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6af0386" w14:textId="6af0386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5C77D0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C77D0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C77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77D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77D0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77D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77D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308E1-0D56-41C6-A51E-5F2213E5F7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Dunja Banović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